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A6D83" w14:textId="77777777" w:rsidR="00816A5E" w:rsidRDefault="003003CE" w:rsidP="00FD5E74">
      <w:pPr>
        <w:pStyle w:val="Textkrper"/>
        <w:rPr>
          <w:b/>
          <w:sz w:val="240"/>
        </w:rPr>
      </w:pPr>
      <w:r w:rsidRPr="003003CE">
        <w:rPr>
          <w:b/>
          <w:sz w:val="240"/>
        </w:rPr>
        <w:t>Spielplan und Ergebnisse</w:t>
      </w:r>
    </w:p>
    <w:p w14:paraId="11D36D5E" w14:textId="1F189168" w:rsidR="007D7042" w:rsidRDefault="007D7042" w:rsidP="00FD5E74">
      <w:pPr>
        <w:pStyle w:val="Textkrper"/>
        <w:rPr>
          <w:b/>
          <w:sz w:val="240"/>
        </w:rPr>
      </w:pPr>
    </w:p>
    <w:p w14:paraId="0C8EFCA1" w14:textId="75F02953" w:rsidR="00062B13" w:rsidRDefault="00062B13" w:rsidP="00FD5E74">
      <w:pPr>
        <w:pStyle w:val="Textkrper"/>
        <w:rPr>
          <w:b/>
          <w:sz w:val="240"/>
        </w:rPr>
      </w:pPr>
      <w:r>
        <w:rPr>
          <w:b/>
          <w:sz w:val="240"/>
        </w:rPr>
        <w:t>Jungen</w:t>
      </w:r>
    </w:p>
    <w:p w14:paraId="32C76AF2" w14:textId="196E4A45" w:rsidR="00062B13" w:rsidRDefault="00062B13" w:rsidP="00FD5E74">
      <w:pPr>
        <w:pStyle w:val="Textkrper"/>
        <w:rPr>
          <w:b/>
          <w:sz w:val="240"/>
        </w:rPr>
      </w:pPr>
    </w:p>
    <w:p w14:paraId="3723E8F2" w14:textId="37E7E412" w:rsidR="00062B13" w:rsidRDefault="00062B13" w:rsidP="00FD5E74">
      <w:pPr>
        <w:pStyle w:val="Textkrper"/>
        <w:rPr>
          <w:b/>
          <w:sz w:val="240"/>
        </w:rPr>
      </w:pPr>
    </w:p>
    <w:p w14:paraId="56255A9C" w14:textId="2B56C51C" w:rsidR="00062B13" w:rsidRDefault="00062B13" w:rsidP="00FD5E74">
      <w:pPr>
        <w:pStyle w:val="Textkrper"/>
        <w:rPr>
          <w:b/>
          <w:sz w:val="240"/>
        </w:rPr>
      </w:pPr>
      <w:r>
        <w:rPr>
          <w:b/>
          <w:sz w:val="240"/>
        </w:rPr>
        <w:t>Mädchen</w:t>
      </w:r>
    </w:p>
    <w:p w14:paraId="4CEF75D3" w14:textId="1DD02EF1" w:rsidR="00062B13" w:rsidRDefault="00062B13" w:rsidP="00FD5E74">
      <w:pPr>
        <w:pStyle w:val="Textkrper"/>
        <w:rPr>
          <w:b/>
          <w:sz w:val="240"/>
        </w:rPr>
      </w:pPr>
    </w:p>
    <w:p w14:paraId="308CDA35" w14:textId="77777777" w:rsidR="0089651A" w:rsidRPr="0089651A" w:rsidRDefault="0089651A" w:rsidP="00FD5E74">
      <w:pPr>
        <w:pStyle w:val="Textkrper"/>
        <w:rPr>
          <w:b/>
          <w:szCs w:val="180"/>
        </w:rPr>
      </w:pPr>
    </w:p>
    <w:p w14:paraId="379E466B" w14:textId="520B25C0" w:rsidR="0089651A" w:rsidRDefault="00714AA2" w:rsidP="00FD5E74">
      <w:pPr>
        <w:pStyle w:val="Textkrper"/>
        <w:rPr>
          <w:b/>
          <w:sz w:val="230"/>
          <w:szCs w:val="230"/>
        </w:rPr>
      </w:pPr>
      <w:r>
        <w:rPr>
          <w:b/>
          <w:sz w:val="230"/>
          <w:szCs w:val="230"/>
        </w:rPr>
        <w:t>Frauen</w:t>
      </w:r>
    </w:p>
    <w:p w14:paraId="2E687A04" w14:textId="77777777" w:rsidR="0089651A" w:rsidRPr="0089651A" w:rsidRDefault="0089651A" w:rsidP="0089651A">
      <w:pPr>
        <w:pStyle w:val="Textkrper"/>
        <w:rPr>
          <w:b/>
          <w:szCs w:val="180"/>
        </w:rPr>
      </w:pPr>
    </w:p>
    <w:p w14:paraId="56B47F27" w14:textId="77777777" w:rsidR="00714AA2" w:rsidRDefault="00714AA2" w:rsidP="00FD5E74">
      <w:pPr>
        <w:pStyle w:val="Textkrper"/>
        <w:rPr>
          <w:b/>
          <w:sz w:val="230"/>
          <w:szCs w:val="230"/>
        </w:rPr>
      </w:pPr>
    </w:p>
    <w:p w14:paraId="69A307A0" w14:textId="681CC41E" w:rsidR="0089651A" w:rsidRPr="0089651A" w:rsidRDefault="00714AA2" w:rsidP="00FD5E74">
      <w:pPr>
        <w:pStyle w:val="Textkrper"/>
        <w:rPr>
          <w:b/>
          <w:sz w:val="230"/>
          <w:szCs w:val="230"/>
        </w:rPr>
      </w:pPr>
      <w:r>
        <w:rPr>
          <w:b/>
          <w:sz w:val="230"/>
          <w:szCs w:val="230"/>
        </w:rPr>
        <w:t>Männer</w:t>
      </w:r>
    </w:p>
    <w:sectPr w:rsidR="0089651A" w:rsidRPr="0089651A" w:rsidSect="002748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134" w:right="851" w:bottom="1134" w:left="851" w:header="284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79E1E" w14:textId="77777777" w:rsidR="00F138C1" w:rsidRDefault="00F138C1">
      <w:r>
        <w:separator/>
      </w:r>
    </w:p>
  </w:endnote>
  <w:endnote w:type="continuationSeparator" w:id="0">
    <w:p w14:paraId="66D44EB6" w14:textId="77777777" w:rsidR="00F138C1" w:rsidRDefault="00F13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57F4E" w14:textId="77777777" w:rsidR="00491AF5" w:rsidRDefault="00491AF5">
    <w:r>
      <w:fldChar w:fldCharType="begin"/>
    </w:r>
    <w:r>
      <w:instrText xml:space="preserve">PAGE  </w:instrText>
    </w:r>
    <w:r>
      <w:fldChar w:fldCharType="end"/>
    </w:r>
  </w:p>
  <w:p w14:paraId="6501AD53" w14:textId="77777777" w:rsidR="00491AF5" w:rsidRDefault="00491AF5"/>
  <w:p w14:paraId="0C6328C4" w14:textId="77777777" w:rsidR="00491AF5" w:rsidRDefault="00491AF5"/>
  <w:p w14:paraId="531F91FD" w14:textId="77777777" w:rsidR="00491AF5" w:rsidRDefault="00491AF5"/>
  <w:p w14:paraId="7D3065E2" w14:textId="77777777" w:rsidR="00491AF5" w:rsidRDefault="00491AF5"/>
  <w:p w14:paraId="44C17A2D" w14:textId="77777777" w:rsidR="00491AF5" w:rsidRDefault="00491AF5"/>
  <w:p w14:paraId="4D78D98D" w14:textId="77777777" w:rsidR="00491AF5" w:rsidRDefault="00491AF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A08D5" w14:textId="77777777" w:rsidR="007D7042" w:rsidRDefault="007D704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3D41A" w14:textId="77777777" w:rsidR="007D7042" w:rsidRDefault="007D70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B3DEC" w14:textId="77777777" w:rsidR="00F138C1" w:rsidRDefault="00F138C1">
      <w:r>
        <w:separator/>
      </w:r>
    </w:p>
  </w:footnote>
  <w:footnote w:type="continuationSeparator" w:id="0">
    <w:p w14:paraId="3660B2D0" w14:textId="77777777" w:rsidR="00F138C1" w:rsidRDefault="00F13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73CFC" w14:textId="4DA790C3" w:rsidR="00491AF5" w:rsidRDefault="00000000">
    <w:r>
      <w:rPr>
        <w:noProof/>
      </w:rPr>
      <w:pict w14:anchorId="306961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7235297" o:spid="_x0000_s1029" type="#_x0000_t75" style="position:absolute;left:0;text-align:left;margin-left:0;margin-top:0;width:481.9pt;height:481.9pt;z-index:-251657216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  <w:p w14:paraId="22EE79A5" w14:textId="77777777" w:rsidR="00491AF5" w:rsidRDefault="00491AF5"/>
  <w:p w14:paraId="31BD70A8" w14:textId="77777777" w:rsidR="00491AF5" w:rsidRDefault="00491AF5"/>
  <w:p w14:paraId="4B979BF8" w14:textId="77777777" w:rsidR="00491AF5" w:rsidRDefault="00491AF5"/>
  <w:p w14:paraId="1247691D" w14:textId="77777777" w:rsidR="00491AF5" w:rsidRDefault="00491AF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A8D29" w14:textId="55DEC02D" w:rsidR="007D7042" w:rsidRDefault="00000000">
    <w:pPr>
      <w:pStyle w:val="Kopfzeile"/>
    </w:pPr>
    <w:r>
      <w:rPr>
        <w:noProof/>
      </w:rPr>
      <w:pict w14:anchorId="5D7F5A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7235298" o:spid="_x0000_s1030" type="#_x0000_t75" style="position:absolute;left:0;text-align:left;margin-left:0;margin-top:0;width:481.9pt;height:481.9pt;z-index:-251656192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A0C1F" w14:textId="54C33A43" w:rsidR="007D7042" w:rsidRDefault="00000000">
    <w:pPr>
      <w:pStyle w:val="Kopfzeile"/>
    </w:pPr>
    <w:r>
      <w:rPr>
        <w:noProof/>
      </w:rPr>
      <w:pict w14:anchorId="609EF8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7235296" o:spid="_x0000_s1028" type="#_x0000_t75" style="position:absolute;left:0;text-align:left;margin-left:0;margin-top:0;width:481.9pt;height:481.9pt;z-index:-251658240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01E0440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B903A90"/>
    <w:lvl w:ilvl="0">
      <w:start w:val="1"/>
      <w:numFmt w:val="bullet"/>
      <w:pStyle w:val="Aufzhlungszeichen"/>
      <w:lvlText w:val="–"/>
      <w:lvlJc w:val="left"/>
      <w:pPr>
        <w:tabs>
          <w:tab w:val="num" w:pos="2781"/>
        </w:tabs>
        <w:ind w:left="2781" w:hanging="2781"/>
      </w:pPr>
      <w:rPr>
        <w:rFonts w:ascii="Comic Sans MS" w:hAnsi="Comic Sans MS" w:hint="default"/>
        <w:sz w:val="20"/>
        <w:szCs w:val="20"/>
      </w:rPr>
    </w:lvl>
  </w:abstractNum>
  <w:abstractNum w:abstractNumId="2" w15:restartNumberingAfterBreak="0">
    <w:nsid w:val="38555DD8"/>
    <w:multiLevelType w:val="hybridMultilevel"/>
    <w:tmpl w:val="03CA9EF4"/>
    <w:lvl w:ilvl="0" w:tplc="8B2CAD86">
      <w:start w:val="1"/>
      <w:numFmt w:val="bullet"/>
      <w:pStyle w:val="AufzhlungPfeil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F075A"/>
    <w:multiLevelType w:val="hybridMultilevel"/>
    <w:tmpl w:val="642A0AF4"/>
    <w:lvl w:ilvl="0" w:tplc="B61CD6A2">
      <w:start w:val="1"/>
      <w:numFmt w:val="bullet"/>
      <w:pStyle w:val="AufzhlungPunk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2"/>
        <w:szCs w:val="22"/>
        <w:u w:val="none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  <w:u w:val="none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9275428">
    <w:abstractNumId w:val="1"/>
  </w:num>
  <w:num w:numId="2" w16cid:durableId="1308700685">
    <w:abstractNumId w:val="2"/>
  </w:num>
  <w:num w:numId="3" w16cid:durableId="1737892886">
    <w:abstractNumId w:val="3"/>
  </w:num>
  <w:num w:numId="4" w16cid:durableId="191820465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FF9"/>
    <w:rsid w:val="0003317F"/>
    <w:rsid w:val="00062B13"/>
    <w:rsid w:val="000719A3"/>
    <w:rsid w:val="00092028"/>
    <w:rsid w:val="000F5354"/>
    <w:rsid w:val="00121ABB"/>
    <w:rsid w:val="001B4B2F"/>
    <w:rsid w:val="001C1BD7"/>
    <w:rsid w:val="002006D4"/>
    <w:rsid w:val="00237B5B"/>
    <w:rsid w:val="00241F6A"/>
    <w:rsid w:val="00274875"/>
    <w:rsid w:val="003003CE"/>
    <w:rsid w:val="00322384"/>
    <w:rsid w:val="0035066B"/>
    <w:rsid w:val="003727DB"/>
    <w:rsid w:val="00385D35"/>
    <w:rsid w:val="00397263"/>
    <w:rsid w:val="00424B91"/>
    <w:rsid w:val="00491AF5"/>
    <w:rsid w:val="004B287F"/>
    <w:rsid w:val="004D5057"/>
    <w:rsid w:val="0050084D"/>
    <w:rsid w:val="0053238F"/>
    <w:rsid w:val="005F138A"/>
    <w:rsid w:val="00603FAB"/>
    <w:rsid w:val="00635FF9"/>
    <w:rsid w:val="006521A3"/>
    <w:rsid w:val="00680C6A"/>
    <w:rsid w:val="006B0452"/>
    <w:rsid w:val="006C3CF8"/>
    <w:rsid w:val="006E7FE6"/>
    <w:rsid w:val="00701BD3"/>
    <w:rsid w:val="00714AA2"/>
    <w:rsid w:val="007647D7"/>
    <w:rsid w:val="00770228"/>
    <w:rsid w:val="007A1CF6"/>
    <w:rsid w:val="007C14BC"/>
    <w:rsid w:val="007D7042"/>
    <w:rsid w:val="007F768D"/>
    <w:rsid w:val="00810D1E"/>
    <w:rsid w:val="00816A5E"/>
    <w:rsid w:val="008937A2"/>
    <w:rsid w:val="0089651A"/>
    <w:rsid w:val="008C7D5B"/>
    <w:rsid w:val="008E77CD"/>
    <w:rsid w:val="0094446C"/>
    <w:rsid w:val="009C09E4"/>
    <w:rsid w:val="009F4440"/>
    <w:rsid w:val="00A154A5"/>
    <w:rsid w:val="00A45350"/>
    <w:rsid w:val="00A4761A"/>
    <w:rsid w:val="00A52D7C"/>
    <w:rsid w:val="00A6696B"/>
    <w:rsid w:val="00A70987"/>
    <w:rsid w:val="00A87D84"/>
    <w:rsid w:val="00AD0034"/>
    <w:rsid w:val="00B12555"/>
    <w:rsid w:val="00BA52C9"/>
    <w:rsid w:val="00C757F8"/>
    <w:rsid w:val="00C83E0C"/>
    <w:rsid w:val="00CB2E81"/>
    <w:rsid w:val="00CC031C"/>
    <w:rsid w:val="00D114E9"/>
    <w:rsid w:val="00D1187A"/>
    <w:rsid w:val="00D24AC1"/>
    <w:rsid w:val="00D871E9"/>
    <w:rsid w:val="00D90932"/>
    <w:rsid w:val="00E047A0"/>
    <w:rsid w:val="00E47964"/>
    <w:rsid w:val="00EA029F"/>
    <w:rsid w:val="00EF4228"/>
    <w:rsid w:val="00F138C1"/>
    <w:rsid w:val="00F37A57"/>
    <w:rsid w:val="00F83892"/>
    <w:rsid w:val="00FD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7B6937"/>
  <w15:docId w15:val="{2C704B9F-E12F-4ADA-B9B2-59792271F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jc w:val="both"/>
    </w:pPr>
    <w:rPr>
      <w:sz w:val="24"/>
    </w:rPr>
  </w:style>
  <w:style w:type="paragraph" w:styleId="berschrift1">
    <w:name w:val="heading 1"/>
    <w:basedOn w:val="Standard"/>
    <w:next w:val="Textkrper"/>
    <w:autoRedefine/>
    <w:qFormat/>
    <w:rsid w:val="00121ABB"/>
    <w:pPr>
      <w:spacing w:after="600"/>
      <w:jc w:val="center"/>
      <w:outlineLvl w:val="0"/>
    </w:pPr>
    <w:rPr>
      <w:rFonts w:ascii="Arial" w:hAnsi="Arial" w:cs="Arial"/>
      <w:b/>
      <w:bCs/>
      <w:sz w:val="96"/>
      <w:szCs w:val="24"/>
    </w:rPr>
  </w:style>
  <w:style w:type="paragraph" w:styleId="berschrift2">
    <w:name w:val="heading 2"/>
    <w:basedOn w:val="Standard"/>
    <w:next w:val="Textkrper"/>
    <w:qFormat/>
    <w:pPr>
      <w:spacing w:before="240" w:after="120"/>
      <w:outlineLvl w:val="1"/>
    </w:pPr>
    <w:rPr>
      <w:b/>
      <w:sz w:val="32"/>
    </w:rPr>
  </w:style>
  <w:style w:type="paragraph" w:styleId="berschrift3">
    <w:name w:val="heading 3"/>
    <w:basedOn w:val="Standard"/>
    <w:next w:val="Textkrper"/>
    <w:qFormat/>
    <w:pPr>
      <w:spacing w:before="240" w:after="120"/>
      <w:outlineLvl w:val="2"/>
    </w:pPr>
    <w:rPr>
      <w:b/>
      <w:sz w:val="32"/>
    </w:rPr>
  </w:style>
  <w:style w:type="paragraph" w:styleId="berschrift4">
    <w:name w:val="heading 4"/>
    <w:basedOn w:val="Standard"/>
    <w:next w:val="Textkrper"/>
    <w:qFormat/>
    <w:pPr>
      <w:spacing w:before="240" w:after="120"/>
      <w:outlineLvl w:val="3"/>
    </w:pPr>
    <w:rPr>
      <w:b/>
      <w:sz w:val="32"/>
    </w:rPr>
  </w:style>
  <w:style w:type="paragraph" w:styleId="berschrift5">
    <w:name w:val="heading 5"/>
    <w:basedOn w:val="Standard"/>
    <w:next w:val="Textkrper"/>
    <w:qFormat/>
    <w:pPr>
      <w:keepNext/>
      <w:spacing w:before="240" w:after="120"/>
      <w:outlineLvl w:val="4"/>
    </w:pPr>
    <w:rPr>
      <w:b/>
      <w:sz w:val="32"/>
    </w:rPr>
  </w:style>
  <w:style w:type="paragraph" w:styleId="berschrift6">
    <w:name w:val="heading 6"/>
    <w:basedOn w:val="Standard"/>
    <w:next w:val="Textkrper"/>
    <w:qFormat/>
    <w:pPr>
      <w:spacing w:before="240" w:after="120"/>
      <w:outlineLvl w:val="5"/>
    </w:pPr>
    <w:rPr>
      <w:b/>
      <w:sz w:val="32"/>
    </w:rPr>
  </w:style>
  <w:style w:type="paragraph" w:styleId="berschrift7">
    <w:name w:val="heading 7"/>
    <w:basedOn w:val="Standard"/>
    <w:next w:val="Textkrper"/>
    <w:qFormat/>
    <w:pPr>
      <w:spacing w:before="240" w:after="120"/>
      <w:outlineLvl w:val="6"/>
    </w:pPr>
    <w:rPr>
      <w:b/>
      <w:sz w:val="32"/>
    </w:rPr>
  </w:style>
  <w:style w:type="paragraph" w:styleId="berschrift8">
    <w:name w:val="heading 8"/>
    <w:basedOn w:val="Standard"/>
    <w:next w:val="Standard"/>
    <w:qFormat/>
    <w:pPr>
      <w:spacing w:before="240" w:after="120"/>
      <w:outlineLvl w:val="7"/>
    </w:pPr>
    <w:rPr>
      <w:b/>
      <w:sz w:val="32"/>
    </w:rPr>
  </w:style>
  <w:style w:type="paragraph" w:styleId="berschrift9">
    <w:name w:val="heading 9"/>
    <w:basedOn w:val="Standard"/>
    <w:next w:val="Textkrper"/>
    <w:qFormat/>
    <w:pPr>
      <w:spacing w:before="240" w:after="120"/>
      <w:outlineLvl w:val="8"/>
    </w:pPr>
    <w:rPr>
      <w:b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ltsverzeichnis">
    <w:name w:val="Inhaltsverzeichnis"/>
    <w:basedOn w:val="berschrift1"/>
    <w:next w:val="Textkrper"/>
    <w:pPr>
      <w:tabs>
        <w:tab w:val="right" w:pos="8505"/>
      </w:tabs>
      <w:outlineLvl w:val="9"/>
    </w:pPr>
    <w:rPr>
      <w:szCs w:val="32"/>
      <w:u w:val="single"/>
    </w:rPr>
  </w:style>
  <w:style w:type="paragraph" w:styleId="Textkrper">
    <w:name w:val="Body Text"/>
    <w:basedOn w:val="Standard"/>
    <w:link w:val="TextkrperZchn"/>
    <w:rsid w:val="00FD5E74"/>
    <w:pPr>
      <w:spacing w:after="120"/>
      <w:jc w:val="center"/>
    </w:pPr>
    <w:rPr>
      <w:rFonts w:ascii="Arial" w:hAnsi="Arial" w:cs="Arial"/>
      <w:sz w:val="180"/>
    </w:rPr>
  </w:style>
  <w:style w:type="paragraph" w:customStyle="1" w:styleId="Tabelle1">
    <w:name w:val="Tabelle 1"/>
    <w:basedOn w:val="Standard"/>
    <w:pPr>
      <w:spacing w:before="120" w:after="120"/>
      <w:jc w:val="left"/>
    </w:pPr>
  </w:style>
  <w:style w:type="paragraph" w:customStyle="1" w:styleId="Tabelle2">
    <w:name w:val="Tabelle 2"/>
    <w:basedOn w:val="Standard"/>
    <w:pPr>
      <w:jc w:val="left"/>
    </w:pPr>
    <w:rPr>
      <w:sz w:val="20"/>
    </w:rPr>
  </w:style>
  <w:style w:type="paragraph" w:customStyle="1" w:styleId="Dauer">
    <w:name w:val="Dauer"/>
    <w:basedOn w:val="Standard"/>
    <w:rPr>
      <w:sz w:val="16"/>
      <w:szCs w:val="24"/>
    </w:rPr>
  </w:style>
  <w:style w:type="paragraph" w:styleId="Dokumentstruktur">
    <w:name w:val="Document Map"/>
    <w:basedOn w:val="Standard"/>
    <w:autoRedefine/>
    <w:semiHidden/>
    <w:pPr>
      <w:shd w:val="clear" w:color="auto" w:fill="000080"/>
    </w:pPr>
    <w:rPr>
      <w:rFonts w:cs="Tahoma"/>
      <w:sz w:val="16"/>
    </w:rPr>
  </w:style>
  <w:style w:type="paragraph" w:customStyle="1" w:styleId="Literaturangabe">
    <w:name w:val="Literaturangabe"/>
    <w:basedOn w:val="Standard"/>
    <w:pPr>
      <w:spacing w:after="120"/>
      <w:ind w:left="851" w:hanging="851"/>
    </w:pPr>
  </w:style>
  <w:style w:type="paragraph" w:customStyle="1" w:styleId="Tabellenberschrift1">
    <w:name w:val="Tabellenüberschrift 1"/>
    <w:basedOn w:val="Standard"/>
    <w:pPr>
      <w:spacing w:before="60" w:after="60"/>
      <w:jc w:val="center"/>
    </w:pPr>
    <w:rPr>
      <w:b/>
      <w:bCs/>
    </w:rPr>
  </w:style>
  <w:style w:type="paragraph" w:customStyle="1" w:styleId="Textkrperhngend1">
    <w:name w:val="Textkörper hängend 1"/>
    <w:basedOn w:val="Standard"/>
    <w:pPr>
      <w:ind w:left="255" w:hanging="255"/>
      <w:jc w:val="left"/>
    </w:pPr>
    <w:rPr>
      <w:sz w:val="20"/>
    </w:rPr>
  </w:style>
  <w:style w:type="paragraph" w:styleId="Textkrper-Zeileneinzug">
    <w:name w:val="Body Text Indent"/>
    <w:basedOn w:val="Standard"/>
    <w:pPr>
      <w:spacing w:after="120"/>
      <w:ind w:left="255"/>
    </w:pPr>
    <w:rPr>
      <w:sz w:val="20"/>
    </w:rPr>
  </w:style>
  <w:style w:type="paragraph" w:styleId="Titel">
    <w:name w:val="Title"/>
    <w:basedOn w:val="Standard"/>
    <w:next w:val="Textkrper"/>
    <w:autoRedefine/>
    <w:qFormat/>
    <w:rsid w:val="00A154A5"/>
    <w:pPr>
      <w:spacing w:after="120"/>
      <w:jc w:val="left"/>
    </w:pPr>
    <w:rPr>
      <w:rFonts w:cs="Arial"/>
      <w:b/>
      <w:bCs/>
      <w:kern w:val="28"/>
      <w:sz w:val="32"/>
      <w:szCs w:val="40"/>
      <w:u w:val="double"/>
    </w:rPr>
  </w:style>
  <w:style w:type="paragraph" w:styleId="Untertitel">
    <w:name w:val="Subtitle"/>
    <w:basedOn w:val="Standard"/>
    <w:qFormat/>
    <w:pPr>
      <w:spacing w:after="60"/>
      <w:jc w:val="center"/>
    </w:pPr>
    <w:rPr>
      <w:rFonts w:cs="Arial"/>
      <w:b/>
      <w:bCs/>
      <w:sz w:val="32"/>
      <w:szCs w:val="24"/>
    </w:r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Aufzhlungszeichen">
    <w:name w:val="List Bullet"/>
    <w:basedOn w:val="Standard"/>
    <w:pPr>
      <w:numPr>
        <w:numId w:val="1"/>
      </w:numPr>
      <w:tabs>
        <w:tab w:val="clear" w:pos="2781"/>
        <w:tab w:val="num" w:pos="360"/>
      </w:tabs>
      <w:spacing w:after="120"/>
      <w:ind w:left="357" w:hanging="357"/>
    </w:pPr>
  </w:style>
  <w:style w:type="paragraph" w:customStyle="1" w:styleId="AufzhlungPfeil">
    <w:name w:val="Aufzählung Pfeil"/>
    <w:basedOn w:val="Standard"/>
    <w:pPr>
      <w:numPr>
        <w:numId w:val="2"/>
      </w:numPr>
      <w:spacing w:after="120"/>
    </w:pPr>
  </w:style>
  <w:style w:type="paragraph" w:customStyle="1" w:styleId="AufgabenundLsungstexte">
    <w:name w:val="Aufgaben und Lösungstexte"/>
    <w:basedOn w:val="Standard"/>
    <w:rsid w:val="00635FF9"/>
    <w:pPr>
      <w:spacing w:line="240" w:lineRule="exact"/>
      <w:jc w:val="left"/>
    </w:pPr>
    <w:rPr>
      <w:rFonts w:ascii="Arial" w:hAnsi="Arial"/>
      <w:color w:val="000000"/>
      <w:sz w:val="20"/>
    </w:rPr>
  </w:style>
  <w:style w:type="paragraph" w:customStyle="1" w:styleId="AufzhlungPunkt">
    <w:name w:val="Aufzählung Punkt"/>
    <w:basedOn w:val="Standard"/>
    <w:rsid w:val="009C09E4"/>
    <w:pPr>
      <w:numPr>
        <w:numId w:val="3"/>
      </w:numPr>
      <w:spacing w:after="120"/>
    </w:pPr>
  </w:style>
  <w:style w:type="paragraph" w:customStyle="1" w:styleId="Buch">
    <w:name w:val="Buch"/>
    <w:basedOn w:val="Standard"/>
    <w:rsid w:val="009C09E4"/>
    <w:pPr>
      <w:spacing w:after="240"/>
    </w:pPr>
    <w:rPr>
      <w:sz w:val="16"/>
      <w:szCs w:val="24"/>
    </w:rPr>
  </w:style>
  <w:style w:type="paragraph" w:customStyle="1" w:styleId="Textkrperfett">
    <w:name w:val="Textkörper fett"/>
    <w:basedOn w:val="Textkrper"/>
    <w:rsid w:val="009C09E4"/>
    <w:rPr>
      <w:b/>
    </w:rPr>
  </w:style>
  <w:style w:type="paragraph" w:styleId="Aufzhlungszeichen2">
    <w:name w:val="List Bullet 2"/>
    <w:basedOn w:val="Standard"/>
    <w:uiPriority w:val="99"/>
    <w:semiHidden/>
    <w:unhideWhenUsed/>
    <w:rsid w:val="008937A2"/>
    <w:pPr>
      <w:numPr>
        <w:numId w:val="4"/>
      </w:numPr>
      <w:contextualSpacing/>
    </w:pPr>
  </w:style>
  <w:style w:type="paragraph" w:customStyle="1" w:styleId="Aufzhlungspfeil">
    <w:name w:val="Aufzählungspfeil"/>
    <w:basedOn w:val="Standard"/>
    <w:rsid w:val="008937A2"/>
    <w:pPr>
      <w:tabs>
        <w:tab w:val="num" w:pos="360"/>
      </w:tabs>
      <w:spacing w:after="120"/>
      <w:ind w:left="357" w:hanging="357"/>
    </w:pPr>
    <w:rPr>
      <w:rFonts w:ascii="Comic Sans MS" w:hAnsi="Comic Sans MS"/>
    </w:rPr>
  </w:style>
  <w:style w:type="paragraph" w:customStyle="1" w:styleId="Aufgabe">
    <w:name w:val="Aufgabe"/>
    <w:basedOn w:val="Textkrper"/>
    <w:next w:val="Textkrper"/>
    <w:qFormat/>
    <w:rsid w:val="008937A2"/>
    <w:pPr>
      <w:ind w:left="426" w:hanging="426"/>
    </w:pPr>
    <w:rPr>
      <w:rFonts w:ascii="Comic Sans MS" w:hAnsi="Comic Sans MS"/>
      <w:b/>
      <w:szCs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7FE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7FE6"/>
    <w:rPr>
      <w:rFonts w:ascii="Tahoma" w:hAnsi="Tahoma" w:cs="Tahoma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FD5E74"/>
    <w:rPr>
      <w:rFonts w:ascii="Arial" w:hAnsi="Arial" w:cs="Arial"/>
      <w:sz w:val="180"/>
    </w:rPr>
  </w:style>
  <w:style w:type="table" w:styleId="Tabellenraster">
    <w:name w:val="Table Grid"/>
    <w:basedOn w:val="NormaleTabelle"/>
    <w:uiPriority w:val="59"/>
    <w:rsid w:val="00491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atabletext">
    <w:name w:val="datatabletext"/>
    <w:basedOn w:val="Absatz-Standardschriftart"/>
    <w:rsid w:val="00491AF5"/>
  </w:style>
  <w:style w:type="character" w:styleId="Hyperlink">
    <w:name w:val="Hyperlink"/>
    <w:basedOn w:val="Absatz-Standardschriftart"/>
    <w:uiPriority w:val="99"/>
    <w:unhideWhenUsed/>
    <w:rsid w:val="00C83E0C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7D704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D7042"/>
    <w:rPr>
      <w:sz w:val="24"/>
    </w:rPr>
  </w:style>
  <w:style w:type="paragraph" w:styleId="Fuzeile">
    <w:name w:val="footer"/>
    <w:basedOn w:val="Standard"/>
    <w:link w:val="FuzeileZchn"/>
    <w:uiPriority w:val="99"/>
    <w:unhideWhenUsed/>
    <w:rsid w:val="007D704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D704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Detlef%20Windgasse\Anwendungsdaten\Microsoft\Vorlagen\Arbeitsblatt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D149C040552A43AA37775AD1935E1D" ma:contentTypeVersion="15" ma:contentTypeDescription="Ein neues Dokument erstellen." ma:contentTypeScope="" ma:versionID="08e456bcc89802c3fea4111b378fb206">
  <xsd:schema xmlns:xsd="http://www.w3.org/2001/XMLSchema" xmlns:xs="http://www.w3.org/2001/XMLSchema" xmlns:p="http://schemas.microsoft.com/office/2006/metadata/properties" xmlns:ns2="739e5ca5-f113-4189-af37-9bcda48d1497" xmlns:ns3="f9f8950b-4b38-43e5-9025-cc6d36743368" targetNamespace="http://schemas.microsoft.com/office/2006/metadata/properties" ma:root="true" ma:fieldsID="adff647400c9e4ec5830d2e5c5657127" ns2:_="" ns3:_="">
    <xsd:import namespace="739e5ca5-f113-4189-af37-9bcda48d1497"/>
    <xsd:import namespace="f9f8950b-4b38-43e5-9025-cc6d367433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e5ca5-f113-4189-af37-9bcda48d14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5494b83-ef1f-4b0f-b99a-70e820e75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8950b-4b38-43e5-9025-cc6d367433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b2915b2-d953-4572-8bd7-67d3e4b5a776}" ma:internalName="TaxCatchAll" ma:showField="CatchAllData" ma:web="f9f8950b-4b38-43e5-9025-cc6d367433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9f8950b-4b38-43e5-9025-cc6d36743368" xsi:nil="true"/>
    <lcf76f155ced4ddcb4097134ff3c332f xmlns="739e5ca5-f113-4189-af37-9bcda48d149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2E9F97-25C5-40FC-BC04-FBD63F687135}"/>
</file>

<file path=customXml/itemProps2.xml><?xml version="1.0" encoding="utf-8"?>
<ds:datastoreItem xmlns:ds="http://schemas.openxmlformats.org/officeDocument/2006/customXml" ds:itemID="{8E08EFD0-7EB1-4939-B490-A1EE70E469A7}"/>
</file>

<file path=customXml/itemProps3.xml><?xml version="1.0" encoding="utf-8"?>
<ds:datastoreItem xmlns:ds="http://schemas.openxmlformats.org/officeDocument/2006/customXml" ds:itemID="{21D11855-059F-4600-A3AE-01E0FE17DFF9}"/>
</file>

<file path=docProps/app.xml><?xml version="1.0" encoding="utf-8"?>
<Properties xmlns="http://schemas.openxmlformats.org/officeDocument/2006/extended-properties" xmlns:vt="http://schemas.openxmlformats.org/officeDocument/2006/docPropsVTypes">
  <Template>Arbeitsblatt.dot</Template>
  <TotalTime>0</TotalTime>
  <Pages>5</Pages>
  <Words>8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COMPANYNAME</Company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Delle</dc:creator>
  <cp:lastModifiedBy>Detlef Windgasse</cp:lastModifiedBy>
  <cp:revision>7</cp:revision>
  <cp:lastPrinted>2022-05-13T14:58:00Z</cp:lastPrinted>
  <dcterms:created xsi:type="dcterms:W3CDTF">2023-10-28T05:25:00Z</dcterms:created>
  <dcterms:modified xsi:type="dcterms:W3CDTF">2025-12-27T09:00:00Z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0x0101005FD149C040552A43AA37775AD1935E1D</vt:lpwstr>
  </property>
</Properties>
</file>